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42147F4" w:rsidR="002B3F6B" w:rsidRPr="00E248FA" w:rsidRDefault="009B493C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D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Verpflichtungserklärung </w:t>
      </w:r>
      <w:r w:rsidR="00E16F51" w:rsidRPr="00E16F5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Nachunternehmer</w:t>
      </w:r>
    </w:p>
    <w:bookmarkEnd w:id="0"/>
    <w:p w14:paraId="06D51C44" w14:textId="018A5AC3" w:rsidR="00823A9B" w:rsidRPr="00F61382" w:rsidRDefault="00E05608" w:rsidP="00823A9B">
      <w:pPr>
        <w:pBdr>
          <w:bottom w:val="single" w:sz="8" w:space="5" w:color="004994"/>
        </w:pBdr>
        <w:spacing w:before="180" w:after="300"/>
        <w:contextualSpacing/>
        <w:jc w:val="both"/>
        <w:rPr>
          <w:rFonts w:eastAsia="Times New Roman" w:cs="Arial"/>
          <w:color w:val="004994"/>
          <w:spacing w:val="5"/>
          <w:kern w:val="28"/>
        </w:rPr>
      </w:pPr>
      <w:r w:rsidRPr="00C83AFB">
        <w:rPr>
          <w:rFonts w:eastAsia="Times New Roman" w:cs="Arial"/>
          <w:color w:val="004994"/>
          <w:spacing w:val="5"/>
          <w:kern w:val="28"/>
        </w:rPr>
        <w:t>Vorhaben:</w:t>
      </w:r>
      <w:r>
        <w:rPr>
          <w:rFonts w:eastAsia="Times New Roman" w:cs="Arial"/>
          <w:color w:val="004994"/>
          <w:spacing w:val="5"/>
          <w:kern w:val="28"/>
        </w:rPr>
        <w:t xml:space="preserve"> </w:t>
      </w:r>
      <w:r w:rsidR="00F402DE" w:rsidRPr="00F402DE">
        <w:rPr>
          <w:rFonts w:eastAsia="Times New Roman" w:cs="Arial"/>
          <w:color w:val="004994"/>
          <w:spacing w:val="5"/>
          <w:kern w:val="28"/>
        </w:rPr>
        <w:t>Fachplanung-TGA (Anlagengruppe KG 471 - Küchentechnische Anlagen) für einen Neubau der DGUV (HGU) Bad Hersfeld – Standorterweiterung II (26_EU_020)</w:t>
      </w:r>
    </w:p>
    <w:p w14:paraId="789C791C" w14:textId="77777777" w:rsidR="00723AF7" w:rsidRDefault="00723AF7" w:rsidP="00E248FA">
      <w:pPr>
        <w:spacing w:before="180" w:after="180"/>
        <w:jc w:val="both"/>
        <w:rPr>
          <w:rFonts w:cs="Arial"/>
        </w:rPr>
      </w:pPr>
    </w:p>
    <w:p w14:paraId="0C6EF4EB" w14:textId="68008FE0" w:rsidR="00D84390" w:rsidRPr="00C56688" w:rsidRDefault="00D84390" w:rsidP="00E248FA">
      <w:pPr>
        <w:spacing w:before="180" w:after="180"/>
        <w:jc w:val="both"/>
        <w:rPr>
          <w:rFonts w:cs="Arial"/>
        </w:rPr>
      </w:pPr>
      <w:r w:rsidRPr="00C56688">
        <w:rPr>
          <w:rFonts w:cs="Arial"/>
        </w:rPr>
        <w:t xml:space="preserve">Name und Anschrift des </w:t>
      </w:r>
      <w:r>
        <w:rPr>
          <w:rFonts w:cs="Arial"/>
        </w:rPr>
        <w:t>benannten Drittunternehmens (</w:t>
      </w:r>
      <w:r w:rsidR="00E16F51">
        <w:rPr>
          <w:bCs/>
        </w:rPr>
        <w:t>Nachunternehmer</w:t>
      </w:r>
      <w:r>
        <w:rPr>
          <w:rFonts w:cs="Arial"/>
        </w:rPr>
        <w:t>)</w:t>
      </w:r>
      <w:r w:rsidRPr="00396D62">
        <w:rPr>
          <w:rFonts w:cs="Arial"/>
        </w:rPr>
        <w:t>:</w:t>
      </w:r>
    </w:p>
    <w:p w14:paraId="17B6A57A" w14:textId="77777777" w:rsidR="00D84390" w:rsidRPr="00C56688" w:rsidRDefault="00D84390" w:rsidP="00E248FA">
      <w:pPr>
        <w:spacing w:before="180" w:after="180"/>
        <w:jc w:val="both"/>
        <w:rPr>
          <w:rFonts w:cs="Arial"/>
          <w:lang w:val="it-IT"/>
        </w:rPr>
      </w:pPr>
      <w:r>
        <w:rPr>
          <w:rFonts w:cs="Arial"/>
          <w:lang w:val="it-IT"/>
        </w:rPr>
        <w:t>Name: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 w:rsidRPr="00C56688">
        <w:rPr>
          <w:rFonts w:cs="Arial"/>
          <w:lang w:val="it-IT"/>
        </w:rPr>
        <w:fldChar w:fldCharType="begin">
          <w:ffData>
            <w:name w:val="Text91"/>
            <w:enabled/>
            <w:calcOnExit w:val="0"/>
            <w:textInput/>
          </w:ffData>
        </w:fldChar>
      </w:r>
      <w:bookmarkStart w:id="1" w:name="Text91"/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bookmarkEnd w:id="1"/>
    </w:p>
    <w:p w14:paraId="54F70572" w14:textId="77777777" w:rsidR="00D84390" w:rsidRPr="00C56688" w:rsidRDefault="00D84390" w:rsidP="00E248FA">
      <w:pPr>
        <w:spacing w:before="180" w:after="180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Anschrift: </w:t>
      </w:r>
      <w:r>
        <w:rPr>
          <w:rFonts w:cs="Arial"/>
          <w:lang w:val="it-IT"/>
        </w:rPr>
        <w:tab/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bookmarkStart w:id="2" w:name="Text92"/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bookmarkEnd w:id="2"/>
    </w:p>
    <w:p w14:paraId="1F5322C0" w14:textId="00C08FD2" w:rsidR="00F36C48" w:rsidRPr="00DF700B" w:rsidRDefault="00D84390" w:rsidP="00FA5217">
      <w:pPr>
        <w:keepNext/>
        <w:spacing w:before="180" w:after="180"/>
        <w:jc w:val="both"/>
        <w:rPr>
          <w:lang w:val="de"/>
        </w:rPr>
      </w:pPr>
      <w:r w:rsidRPr="00C56688">
        <w:rPr>
          <w:rFonts w:eastAsia="Times New Roman" w:cs="Arial"/>
          <w:lang w:eastAsia="de-DE"/>
        </w:rPr>
        <w:t xml:space="preserve">Wir bestätigen hiermit der DGUV,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57514E">
        <w:rPr>
          <w:rFonts w:eastAsia="Times New Roman" w:cs="Arial"/>
          <w:lang w:eastAsia="de-DE"/>
        </w:rPr>
        <w:t>Bieter</w:t>
      </w:r>
      <w:r w:rsidR="002B3F6B">
        <w:rPr>
          <w:rFonts w:eastAsia="Times New Roman" w:cs="Arial"/>
          <w:lang w:eastAsia="de-DE"/>
        </w:rPr>
        <w:t xml:space="preserve"> </w:t>
      </w:r>
      <w:r w:rsidRPr="00B84A9C">
        <w:rPr>
          <w:rFonts w:eastAsia="Times New Roman" w:cs="Arial"/>
          <w:lang w:eastAsia="de-DE"/>
        </w:rPr>
        <w:t xml:space="preserve">/ der </w:t>
      </w:r>
      <w:r w:rsidR="0057514E">
        <w:rPr>
          <w:rFonts w:eastAsia="Times New Roman" w:cs="Arial"/>
          <w:lang w:eastAsia="de-DE"/>
        </w:rPr>
        <w:t>Bieter</w:t>
      </w:r>
      <w:r w:rsidRPr="00B84A9C">
        <w:rPr>
          <w:rFonts w:eastAsia="Times New Roman" w:cs="Arial"/>
          <w:lang w:eastAsia="de-DE"/>
        </w:rPr>
        <w:t xml:space="preserve">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>im Auftragsfalle als Drittunternehmen mit den erforderlichen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39392B13" w14:textId="77777777" w:rsidR="00D84390" w:rsidRPr="00C56688" w:rsidRDefault="00D84390" w:rsidP="00E248FA">
      <w:pPr>
        <w:spacing w:before="180" w:after="180"/>
        <w:jc w:val="both"/>
        <w:rPr>
          <w:rFonts w:cs="Arial"/>
        </w:rPr>
      </w:pPr>
      <w:r w:rsidRPr="00C56688">
        <w:rPr>
          <w:rFonts w:cs="Arial"/>
        </w:rPr>
        <w:t>Es handelt sich hierbei um die nachfolgend genannten Mittel, Tätigkeiten, Fähigkeiten bzw. personellen Kapazitäten:</w:t>
      </w:r>
    </w:p>
    <w:tbl>
      <w:tblPr>
        <w:tblStyle w:val="Tabellenraster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505"/>
      </w:tblGrid>
      <w:tr w:rsidR="00D84390" w:rsidRPr="00C56688" w14:paraId="25EEFA16" w14:textId="77777777" w:rsidTr="0052236D">
        <w:tc>
          <w:tcPr>
            <w:tcW w:w="817" w:type="dxa"/>
          </w:tcPr>
          <w:p w14:paraId="61364E4B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t>1.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7B667DA4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3" w:name="Text123"/>
            <w:r w:rsidRPr="00C56688">
              <w:rPr>
                <w:rFonts w:cs="Arial"/>
                <w:i/>
                <w:sz w:val="20"/>
                <w:szCs w:val="20"/>
                <w:lang w:val="it-IT"/>
              </w:rPr>
              <w:instrText xml:space="preserve"> FORMTEXT </w:instrText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separate"/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end"/>
            </w:r>
            <w:bookmarkEnd w:id="3"/>
          </w:p>
        </w:tc>
      </w:tr>
      <w:tr w:rsidR="00D84390" w:rsidRPr="00C56688" w14:paraId="11D32CE7" w14:textId="77777777" w:rsidTr="0052236D">
        <w:tc>
          <w:tcPr>
            <w:tcW w:w="817" w:type="dxa"/>
          </w:tcPr>
          <w:p w14:paraId="5BFCDB0F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</w:p>
          <w:p w14:paraId="0E6CA9B7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79B78E18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br/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4" w:name="Text124"/>
            <w:r w:rsidRPr="00C56688">
              <w:rPr>
                <w:rFonts w:cs="Arial"/>
                <w:i/>
                <w:sz w:val="20"/>
                <w:szCs w:val="20"/>
                <w:lang w:val="it-IT"/>
              </w:rPr>
              <w:instrText xml:space="preserve"> FORMTEXT </w:instrText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separate"/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end"/>
            </w:r>
            <w:bookmarkEnd w:id="4"/>
          </w:p>
        </w:tc>
      </w:tr>
      <w:tr w:rsidR="00D84390" w:rsidRPr="00C56688" w14:paraId="662D9A25" w14:textId="77777777" w:rsidTr="0052236D">
        <w:tc>
          <w:tcPr>
            <w:tcW w:w="817" w:type="dxa"/>
          </w:tcPr>
          <w:p w14:paraId="6D6E48E5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</w:p>
          <w:p w14:paraId="3AEF7520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0F6D10E3" w14:textId="77777777" w:rsidR="00D84390" w:rsidRPr="00C56688" w:rsidRDefault="00D84390" w:rsidP="00E248FA">
            <w:pPr>
              <w:spacing w:before="180" w:after="180"/>
              <w:jc w:val="both"/>
              <w:rPr>
                <w:rFonts w:cs="Arial"/>
                <w:i/>
                <w:sz w:val="20"/>
                <w:szCs w:val="20"/>
                <w:lang w:val="it-IT"/>
              </w:rPr>
            </w:pP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br/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5" w:name="Text125"/>
            <w:r w:rsidRPr="00C56688">
              <w:rPr>
                <w:rFonts w:cs="Arial"/>
                <w:i/>
                <w:sz w:val="20"/>
                <w:szCs w:val="20"/>
                <w:lang w:val="it-IT"/>
              </w:rPr>
              <w:instrText xml:space="preserve"> FORMTEXT </w:instrText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separate"/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noProof/>
                <w:sz w:val="20"/>
                <w:szCs w:val="20"/>
                <w:lang w:val="it-IT"/>
              </w:rPr>
              <w:t> </w:t>
            </w:r>
            <w:r w:rsidRPr="00C56688">
              <w:rPr>
                <w:rFonts w:cs="Arial"/>
                <w:i/>
                <w:sz w:val="20"/>
                <w:szCs w:val="20"/>
                <w:lang w:val="it-IT"/>
              </w:rPr>
              <w:fldChar w:fldCharType="end"/>
            </w:r>
            <w:bookmarkEnd w:id="5"/>
          </w:p>
        </w:tc>
      </w:tr>
    </w:tbl>
    <w:p w14:paraId="7E7F7ACB" w14:textId="77777777" w:rsidR="00D84390" w:rsidRPr="00C56688" w:rsidRDefault="00D84390" w:rsidP="00E248FA">
      <w:pPr>
        <w:spacing w:before="180" w:after="180"/>
        <w:jc w:val="both"/>
        <w:rPr>
          <w:rFonts w:cs="Arial"/>
          <w:i/>
          <w:sz w:val="20"/>
          <w:szCs w:val="20"/>
          <w:lang w:val="it-IT"/>
        </w:rPr>
      </w:pPr>
      <w:r w:rsidRPr="00C56688">
        <w:rPr>
          <w:rFonts w:cs="Arial"/>
          <w:i/>
          <w:sz w:val="20"/>
          <w:szCs w:val="20"/>
          <w:lang w:val="it-IT"/>
        </w:rPr>
        <w:t>[Liste bei Bedarf ergänzen]</w:t>
      </w:r>
    </w:p>
    <w:p w14:paraId="60584C94" w14:textId="7BAB7EBD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 xml:space="preserve">Für den Fall, dass der </w:t>
      </w:r>
      <w:r w:rsidR="0057514E">
        <w:rPr>
          <w:rFonts w:eastAsia="Times New Roman" w:cs="Arial"/>
        </w:rPr>
        <w:t>Bieter</w:t>
      </w:r>
      <w:r w:rsidR="00523B93">
        <w:rPr>
          <w:rFonts w:eastAsia="Times New Roman" w:cs="Arial"/>
        </w:rPr>
        <w:t xml:space="preserve"> / die </w:t>
      </w:r>
      <w:r w:rsidR="0057514E">
        <w:rPr>
          <w:rFonts w:eastAsia="Times New Roman" w:cs="Arial"/>
        </w:rPr>
        <w:t>Bieter</w:t>
      </w:r>
      <w:r w:rsidR="00523B93">
        <w:rPr>
          <w:rFonts w:eastAsia="Times New Roman" w:cs="Arial"/>
        </w:rPr>
        <w:t>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>, erklären wir, entsprechend des Umfangs der Eignungsleihe gemeinsam mit dem Bieter bzw. der Bietergemeinschaft für die Auftragsausführung zu haften.</w:t>
      </w:r>
      <w:r w:rsidRPr="00321B25">
        <w:rPr>
          <w:rFonts w:eastAsia="Times New Roman" w:cs="Arial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002E50" w14:paraId="1AE87395" w14:textId="77777777" w:rsidTr="00B578E7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432AE75" w14:textId="77777777" w:rsidR="00002E50" w:rsidRDefault="00002E50" w:rsidP="00B578E7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475B76C6" w14:textId="77777777" w:rsidR="00002E50" w:rsidRDefault="00002E50" w:rsidP="00B578E7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002E50" w14:paraId="19EE313C" w14:textId="77777777" w:rsidTr="00B578E7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62A6D2F3" w14:textId="77777777" w:rsidR="00002E50" w:rsidRDefault="00002E50" w:rsidP="00B578E7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34F79A7B" w14:textId="29D9E9C1" w:rsidR="00002E50" w:rsidRDefault="00002E50" w:rsidP="00B578E7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Vor- und Nachname des Vertretungsberechtigten des </w:t>
            </w:r>
            <w:r w:rsidR="00E16F51">
              <w:rPr>
                <w:bCs/>
              </w:rPr>
              <w:t>Nachunternehmers</w:t>
            </w:r>
          </w:p>
        </w:tc>
      </w:tr>
    </w:tbl>
    <w:p w14:paraId="7011FF7F" w14:textId="22A54933" w:rsidR="00AA57D6" w:rsidRPr="00761922" w:rsidRDefault="00AA57D6" w:rsidP="00E248FA">
      <w:pPr>
        <w:spacing w:before="180" w:after="180"/>
        <w:ind w:left="4963" w:hanging="4963"/>
        <w:jc w:val="both"/>
      </w:pPr>
    </w:p>
    <w:sectPr w:rsidR="00AA57D6" w:rsidRPr="00761922" w:rsidSect="00BE6C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36768" w14:textId="77777777" w:rsidR="0084767E" w:rsidRDefault="0084767E" w:rsidP="003D338A">
      <w:pPr>
        <w:spacing w:after="0"/>
      </w:pPr>
      <w:r>
        <w:separator/>
      </w:r>
    </w:p>
  </w:endnote>
  <w:endnote w:type="continuationSeparator" w:id="0">
    <w:p w14:paraId="109B16A9" w14:textId="77777777" w:rsidR="0084767E" w:rsidRDefault="0084767E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983C" w14:textId="77777777" w:rsidR="00F03AA8" w:rsidRDefault="00F03A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7C46CCEF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002E50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002E50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  <w:p w14:paraId="3BC1904D" w14:textId="77777777" w:rsidR="00B9277C" w:rsidRDefault="00B9277C" w:rsidP="0029200A">
    <w:pPr>
      <w:pStyle w:val="Fuzeile"/>
      <w:pBdr>
        <w:top w:val="single" w:sz="4" w:space="1" w:color="000000"/>
      </w:pBdr>
      <w:rPr>
        <w:rStyle w:val="Seitenzahl"/>
        <w:sz w:val="16"/>
      </w:rPr>
    </w:pPr>
    <w:r>
      <w:rPr>
        <w:rStyle w:val="Seitenzahl"/>
        <w:sz w:val="16"/>
      </w:rPr>
      <w:t>© 2018 | Alle Rechte vorbehalten | Deutsche Gesetzliche Unfallversicherung e.V., Glinkastraße 40, 10117 Berlin-Mitte</w:t>
    </w:r>
  </w:p>
  <w:p w14:paraId="0BC9B2B1" w14:textId="77777777" w:rsidR="00B9277C" w:rsidRDefault="00B9277C" w:rsidP="00BE6CFF">
    <w:pPr>
      <w:pStyle w:val="Fuzeile"/>
    </w:pPr>
    <w:r>
      <w:rPr>
        <w:rStyle w:val="Seitenzahl"/>
        <w:sz w:val="16"/>
      </w:rPr>
      <w:t>Die Weitergabe an Dritte ohne schriftliche Genehmigung des Auftraggebers ist ausdrücklich untersagt</w:t>
    </w:r>
    <w:r>
      <w:rPr>
        <w:rFonts w:cs="Arial"/>
        <w:sz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0BDE7C9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9B493C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9B493C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619E5" w14:textId="77777777" w:rsidR="0084767E" w:rsidRDefault="0084767E" w:rsidP="003D338A">
      <w:pPr>
        <w:spacing w:after="0"/>
      </w:pPr>
      <w:r>
        <w:separator/>
      </w:r>
    </w:p>
  </w:footnote>
  <w:footnote w:type="continuationSeparator" w:id="0">
    <w:p w14:paraId="7559233E" w14:textId="77777777" w:rsidR="0084767E" w:rsidRDefault="0084767E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D91E" w14:textId="77777777" w:rsidR="00F03AA8" w:rsidRDefault="00F03A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3EEB29B6" w:rsidR="00B9277C" w:rsidRDefault="00B9277C" w:rsidP="00D444FE">
    <w:pPr>
      <w:pBdr>
        <w:bottom w:val="single" w:sz="8" w:space="5" w:color="004994"/>
      </w:pBdr>
      <w:spacing w:after="300"/>
      <w:contextualSpacing/>
    </w:pPr>
    <w:r w:rsidRPr="0006649E">
      <w:rPr>
        <w:rFonts w:eastAsia="Times New Roman" w:cs="Arial"/>
        <w:color w:val="004994"/>
        <w:spacing w:val="5"/>
        <w:kern w:val="28"/>
      </w:rPr>
      <w:t xml:space="preserve">Vorhaben: </w:t>
    </w:r>
    <w:r>
      <w:rPr>
        <w:rFonts w:eastAsia="Times New Roman" w:cs="Arial"/>
        <w:color w:val="004994"/>
        <w:spacing w:val="5"/>
        <w:kern w:val="28"/>
      </w:rPr>
      <w:t>Infrastrukturelle Maßnahmen am Standort Dresden (2018-24)</w:t>
    </w: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4227780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C39CB4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603734BC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80004246">
    <w:abstractNumId w:val="13"/>
  </w:num>
  <w:num w:numId="2" w16cid:durableId="770004216">
    <w:abstractNumId w:val="12"/>
  </w:num>
  <w:num w:numId="3" w16cid:durableId="2146970295">
    <w:abstractNumId w:val="4"/>
  </w:num>
  <w:num w:numId="4" w16cid:durableId="571819053">
    <w:abstractNumId w:val="10"/>
  </w:num>
  <w:num w:numId="5" w16cid:durableId="4562174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468713836">
    <w:abstractNumId w:val="11"/>
  </w:num>
  <w:num w:numId="7" w16cid:durableId="164380475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48708315">
    <w:abstractNumId w:val="2"/>
  </w:num>
  <w:num w:numId="9" w16cid:durableId="1067916193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432944172">
    <w:abstractNumId w:val="4"/>
  </w:num>
  <w:num w:numId="11" w16cid:durableId="516039986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091468783">
    <w:abstractNumId w:val="3"/>
  </w:num>
  <w:num w:numId="13" w16cid:durableId="1742294944">
    <w:abstractNumId w:val="0"/>
  </w:num>
  <w:num w:numId="14" w16cid:durableId="1561790796">
    <w:abstractNumId w:val="6"/>
  </w:num>
  <w:num w:numId="15" w16cid:durableId="1908497493">
    <w:abstractNumId w:val="5"/>
  </w:num>
  <w:num w:numId="16" w16cid:durableId="1789278318">
    <w:abstractNumId w:val="1"/>
  </w:num>
  <w:num w:numId="17" w16cid:durableId="1078405526">
    <w:abstractNumId w:val="7"/>
  </w:num>
  <w:num w:numId="18" w16cid:durableId="1212225151">
    <w:abstractNumId w:val="9"/>
  </w:num>
  <w:num w:numId="19" w16cid:durableId="1199705435">
    <w:abstractNumId w:val="8"/>
  </w:num>
  <w:num w:numId="20" w16cid:durableId="22756804">
    <w:abstractNumId w:val="12"/>
    <w:lvlOverride w:ilvl="1">
      <w:lvl w:ilvl="1">
        <w:start w:val="1"/>
        <w:numFmt w:val="none"/>
        <w:pStyle w:val="DGUVAufz02"/>
        <w:lvlText w:val="-"/>
        <w:lvlJc w:val="left"/>
        <w:pPr>
          <w:tabs>
            <w:tab w:val="num" w:pos="283"/>
          </w:tabs>
          <w:ind w:left="283" w:hanging="283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2E50"/>
    <w:rsid w:val="000062FC"/>
    <w:rsid w:val="0001442A"/>
    <w:rsid w:val="00017149"/>
    <w:rsid w:val="00017835"/>
    <w:rsid w:val="00021CA3"/>
    <w:rsid w:val="000252EF"/>
    <w:rsid w:val="00025D0A"/>
    <w:rsid w:val="00030355"/>
    <w:rsid w:val="0003202B"/>
    <w:rsid w:val="00033490"/>
    <w:rsid w:val="00034662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84450"/>
    <w:rsid w:val="00092C81"/>
    <w:rsid w:val="000935B0"/>
    <w:rsid w:val="000A0185"/>
    <w:rsid w:val="000A5666"/>
    <w:rsid w:val="000A59E8"/>
    <w:rsid w:val="000B0BBC"/>
    <w:rsid w:val="000B3333"/>
    <w:rsid w:val="000C2B28"/>
    <w:rsid w:val="000C5AF9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1547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4AB6"/>
    <w:rsid w:val="001577AF"/>
    <w:rsid w:val="0015789F"/>
    <w:rsid w:val="0016143D"/>
    <w:rsid w:val="001619DE"/>
    <w:rsid w:val="00165404"/>
    <w:rsid w:val="00183848"/>
    <w:rsid w:val="00186E5F"/>
    <w:rsid w:val="00190444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041C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3B9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7514E"/>
    <w:rsid w:val="00586201"/>
    <w:rsid w:val="00591367"/>
    <w:rsid w:val="005936D5"/>
    <w:rsid w:val="005A0176"/>
    <w:rsid w:val="005B7E32"/>
    <w:rsid w:val="005C1637"/>
    <w:rsid w:val="005D681D"/>
    <w:rsid w:val="005D6FB8"/>
    <w:rsid w:val="005E1475"/>
    <w:rsid w:val="005E2FC3"/>
    <w:rsid w:val="005F5328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532D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29E2"/>
    <w:rsid w:val="00723444"/>
    <w:rsid w:val="00723AF7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1E2"/>
    <w:rsid w:val="008228C6"/>
    <w:rsid w:val="00823A9B"/>
    <w:rsid w:val="00832447"/>
    <w:rsid w:val="00832851"/>
    <w:rsid w:val="00843A54"/>
    <w:rsid w:val="008445CE"/>
    <w:rsid w:val="0084767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E7A2A"/>
    <w:rsid w:val="008F4493"/>
    <w:rsid w:val="008F4B40"/>
    <w:rsid w:val="00902C4C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B493C"/>
    <w:rsid w:val="009B6547"/>
    <w:rsid w:val="009C28E1"/>
    <w:rsid w:val="009C7401"/>
    <w:rsid w:val="009C7802"/>
    <w:rsid w:val="009D1715"/>
    <w:rsid w:val="009D5A5A"/>
    <w:rsid w:val="009E2BF3"/>
    <w:rsid w:val="009E7A32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0FA6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1BCB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53F38"/>
    <w:rsid w:val="00C55015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2C5D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4781"/>
    <w:rsid w:val="00DC5FD8"/>
    <w:rsid w:val="00DD2B98"/>
    <w:rsid w:val="00DE16C1"/>
    <w:rsid w:val="00DE5694"/>
    <w:rsid w:val="00DF4953"/>
    <w:rsid w:val="00DF6C87"/>
    <w:rsid w:val="00DF7E5F"/>
    <w:rsid w:val="00E05608"/>
    <w:rsid w:val="00E10E35"/>
    <w:rsid w:val="00E12B7C"/>
    <w:rsid w:val="00E12E15"/>
    <w:rsid w:val="00E16F51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A0CBE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3AA8"/>
    <w:rsid w:val="00F0642C"/>
    <w:rsid w:val="00F1196B"/>
    <w:rsid w:val="00F13C0B"/>
    <w:rsid w:val="00F1479E"/>
    <w:rsid w:val="00F21FEB"/>
    <w:rsid w:val="00F248EC"/>
    <w:rsid w:val="00F36C48"/>
    <w:rsid w:val="00F402DE"/>
    <w:rsid w:val="00F4398A"/>
    <w:rsid w:val="00F46BC5"/>
    <w:rsid w:val="00F602B6"/>
    <w:rsid w:val="00F61A37"/>
    <w:rsid w:val="00F70EEE"/>
    <w:rsid w:val="00F7325C"/>
    <w:rsid w:val="00F763BF"/>
    <w:rsid w:val="00F84685"/>
    <w:rsid w:val="00F90D59"/>
    <w:rsid w:val="00F93919"/>
    <w:rsid w:val="00F95F1D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BA0D5A4857F439F1AA4E4C8A04C05" ma:contentTypeVersion="13" ma:contentTypeDescription="Ein neues Dokument erstellen." ma:contentTypeScope="" ma:versionID="d1fa15d22c20ea829e6253b60a575370">
  <xsd:schema xmlns:xsd="http://www.w3.org/2001/XMLSchema" xmlns:xs="http://www.w3.org/2001/XMLSchema" xmlns:p="http://schemas.microsoft.com/office/2006/metadata/properties" xmlns:ns2="ca0ab88b-d842-4dd8-98ff-12e486a696eb" xmlns:ns3="df5ba226-8786-41e7-9f79-81e10bbd0af8" targetNamespace="http://schemas.microsoft.com/office/2006/metadata/properties" ma:root="true" ma:fieldsID="3697ac954a5404c4362fa8a2263047db" ns2:_="" ns3:_="">
    <xsd:import namespace="ca0ab88b-d842-4dd8-98ff-12e486a696eb"/>
    <xsd:import namespace="df5ba226-8786-41e7-9f79-81e10bbd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ab88b-d842-4dd8-98ff-12e486a69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421987-1228-40e4-bf17-66232a1a9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ba226-8786-41e7-9f79-81e10bbd0a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c458ee-1e38-4d22-ad81-7aa492aebdcf}" ma:internalName="TaxCatchAll" ma:showField="CatchAllData" ma:web="df5ba226-8786-41e7-9f79-81e10bbd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5ba226-8786-41e7-9f79-81e10bbd0af8" xsi:nil="true"/>
    <lcf76f155ced4ddcb4097134ff3c332f xmlns="ca0ab88b-d842-4dd8-98ff-12e486a696e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23285-CE11-42B3-B4DC-63A982580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ab88b-d842-4dd8-98ff-12e486a696eb"/>
    <ds:schemaRef ds:uri="df5ba226-8786-41e7-9f79-81e10bbd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7F932-D53A-4E43-A1AB-0AE0764854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CABC7-A11C-4B8B-BC0B-ABE892806635}">
  <ds:schemaRefs>
    <ds:schemaRef ds:uri="http://schemas.microsoft.com/office/2006/metadata/properties"/>
    <ds:schemaRef ds:uri="http://schemas.microsoft.com/office/infopath/2007/PartnerControls"/>
    <ds:schemaRef ds:uri="df5ba226-8786-41e7-9f79-81e10bbd0af8"/>
    <ds:schemaRef ds:uri="ca0ab88b-d842-4dd8-98ff-12e486a696eb"/>
  </ds:schemaRefs>
</ds:datastoreItem>
</file>

<file path=customXml/itemProps4.xml><?xml version="1.0" encoding="utf-8"?>
<ds:datastoreItem xmlns:ds="http://schemas.openxmlformats.org/officeDocument/2006/customXml" ds:itemID="{1A1BDE12-9D42-4925-914F-D8824C2E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Malte Offermann</cp:lastModifiedBy>
  <cp:revision>14</cp:revision>
  <cp:lastPrinted>2019-02-07T07:46:00Z</cp:lastPrinted>
  <dcterms:created xsi:type="dcterms:W3CDTF">2022-03-21T17:12:00Z</dcterms:created>
  <dcterms:modified xsi:type="dcterms:W3CDTF">2026-05-21T15:46:00Z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0x01010088CBA0D5A4857F439F1AA4E4C8A04C05</vt:lpwstr>
  </property>
</Properties>
</file>